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E27" w:rsidRPr="00CB50BD" w:rsidRDefault="00F27FF8" w:rsidP="00E90C30">
      <w:pPr>
        <w:spacing w:after="82" w:line="259" w:lineRule="auto"/>
        <w:ind w:left="0" w:right="20" w:firstLine="0"/>
        <w:jc w:val="center"/>
        <w:rPr>
          <w:b/>
          <w:sz w:val="22"/>
          <w:u w:val="single" w:color="000000"/>
        </w:rPr>
      </w:pPr>
      <w:bookmarkStart w:id="0" w:name="_GoBack"/>
      <w:bookmarkEnd w:id="0"/>
      <w:r>
        <w:rPr>
          <w:b/>
          <w:sz w:val="22"/>
          <w:u w:val="single" w:color="000000"/>
        </w:rPr>
        <w:t xml:space="preserve">Eigenerklärung gemäß </w:t>
      </w:r>
      <w:r w:rsidR="00CB50BD" w:rsidRPr="00CB50BD">
        <w:rPr>
          <w:b/>
          <w:sz w:val="22"/>
          <w:u w:val="single" w:color="000000"/>
        </w:rPr>
        <w:t>Art. 5k der Sanktions-Verordnung Nr. 2022/576</w:t>
      </w:r>
    </w:p>
    <w:p w:rsidR="00CB50BD" w:rsidRPr="00CB50BD" w:rsidRDefault="00CB50BD" w:rsidP="00CB50BD">
      <w:pPr>
        <w:spacing w:after="200" w:line="276" w:lineRule="auto"/>
        <w:ind w:left="0" w:firstLine="0"/>
        <w:jc w:val="center"/>
        <w:rPr>
          <w:sz w:val="16"/>
          <w:szCs w:val="16"/>
        </w:rPr>
      </w:pPr>
      <w:r w:rsidRPr="00CB50BD">
        <w:rPr>
          <w:sz w:val="16"/>
          <w:szCs w:val="16"/>
        </w:rPr>
        <w:t>(von allen Bewerbern / Bietern / allen Mitgliedern von Bewerber- bzw. Bietergemeinschaften)</w:t>
      </w:r>
    </w:p>
    <w:p w:rsidR="00CB50BD" w:rsidRPr="00CB50BD" w:rsidRDefault="00F27FF8" w:rsidP="00F27FF8">
      <w:pPr>
        <w:spacing w:after="200" w:line="276" w:lineRule="auto"/>
        <w:ind w:left="0" w:firstLine="0"/>
        <w:rPr>
          <w:rFonts w:eastAsia="BundesSerif Office"/>
          <w:b/>
          <w:szCs w:val="18"/>
        </w:rPr>
      </w:pPr>
      <w:r>
        <w:rPr>
          <w:rFonts w:eastAsia="BundesSerif Office"/>
          <w:b/>
          <w:szCs w:val="18"/>
        </w:rPr>
        <w:t>Mit Angebotsabgabe, gebe/n ich/wir d</w:t>
      </w:r>
      <w:r w:rsidR="00CB50BD" w:rsidRPr="00CB50BD">
        <w:rPr>
          <w:rFonts w:eastAsia="BundesSerif Office"/>
          <w:b/>
          <w:szCs w:val="18"/>
        </w:rPr>
        <w:t>ie nachfolgende Erklärung verbindlich ab (ggf. zugleich in Vertretung für die lt. Teilnahmeantrag / Angebot Vertretenen auch für diese):</w:t>
      </w:r>
    </w:p>
    <w:p w:rsidR="00CB50BD" w:rsidRPr="00CB50BD" w:rsidRDefault="00CB50BD" w:rsidP="00EC156B">
      <w:pPr>
        <w:tabs>
          <w:tab w:val="left" w:pos="284"/>
        </w:tabs>
        <w:spacing w:after="0" w:line="276" w:lineRule="auto"/>
        <w:ind w:left="0" w:firstLine="0"/>
        <w:rPr>
          <w:rFonts w:eastAsia="BundesSerif Office"/>
          <w:szCs w:val="18"/>
        </w:rPr>
      </w:pPr>
      <w:r w:rsidRPr="00CB50BD">
        <w:rPr>
          <w:rFonts w:eastAsia="BundesSerif Office"/>
          <w:szCs w:val="18"/>
        </w:rPr>
        <w:t>1.</w:t>
      </w:r>
      <w:r w:rsidRPr="00CB50BD">
        <w:rPr>
          <w:rFonts w:eastAsia="BundesSerif Office"/>
          <w:szCs w:val="18"/>
        </w:rPr>
        <w:tab/>
        <w:t xml:space="preserve">Der / die </w:t>
      </w:r>
      <w:r w:rsidRPr="00CB50BD">
        <w:rPr>
          <w:rFonts w:eastAsia="BundesSerif Office"/>
          <w:b/>
          <w:szCs w:val="18"/>
        </w:rPr>
        <w:t xml:space="preserve">Bewerber / Bieter </w:t>
      </w:r>
      <w:r w:rsidRPr="00CB50BD">
        <w:rPr>
          <w:rFonts w:eastAsia="BundesSerif Office"/>
          <w:szCs w:val="18"/>
        </w:rPr>
        <w:t xml:space="preserve">gehört / gehören nicht zu den in </w:t>
      </w:r>
      <w:r w:rsidRPr="00CB50BD">
        <w:rPr>
          <w:rFonts w:eastAsia="BundesSerif Office"/>
          <w:b/>
          <w:szCs w:val="18"/>
        </w:rPr>
        <w:t>Artikel 5 k)</w:t>
      </w:r>
      <w:r w:rsidRPr="00CB50BD">
        <w:rPr>
          <w:rFonts w:eastAsia="BundesSerif Office"/>
          <w:szCs w:val="18"/>
        </w:rPr>
        <w:t xml:space="preserve"> Absatz 1 der Verordnung (EU) Nr. 833/2014 in der Fassung des Art. 1 Ziff. 23 der Verordnung (EU) 2022/576 des Rates vom 8. April 2022 über restriktive Maßnahmen angesichts der Handlungen Russlands, die die Lage in der Ukraine destabilisieren,</w:t>
      </w:r>
      <w:r>
        <w:rPr>
          <w:rFonts w:eastAsia="BundesSerif Office"/>
          <w:szCs w:val="18"/>
        </w:rPr>
        <w:t xml:space="preserve"> </w:t>
      </w:r>
      <w:r w:rsidRPr="00CB50BD">
        <w:rPr>
          <w:rFonts w:eastAsia="BundesSerif Office"/>
          <w:szCs w:val="18"/>
        </w:rPr>
        <w:t xml:space="preserve">genannten Personen oder Unternehmen, die einen </w:t>
      </w:r>
      <w:r w:rsidRPr="00CB50BD">
        <w:rPr>
          <w:rFonts w:eastAsia="BundesSerif Office"/>
          <w:b/>
          <w:szCs w:val="18"/>
          <w:u w:val="single"/>
        </w:rPr>
        <w:t>Bezug zu Russland</w:t>
      </w:r>
      <w:r w:rsidRPr="00CB50BD">
        <w:rPr>
          <w:rFonts w:eastAsia="BundesSerif Office"/>
          <w:b/>
          <w:szCs w:val="18"/>
        </w:rPr>
        <w:t xml:space="preserve"> </w:t>
      </w:r>
      <w:r w:rsidRPr="00CB50BD">
        <w:rPr>
          <w:rFonts w:eastAsia="BundesSerif Office"/>
          <w:szCs w:val="18"/>
        </w:rPr>
        <w:t xml:space="preserve">im Sinne der Vorschrift aufweisen, </w:t>
      </w:r>
    </w:p>
    <w:p w:rsidR="00CB50BD" w:rsidRPr="00CB50BD" w:rsidRDefault="00CB50BD" w:rsidP="00EC156B">
      <w:pPr>
        <w:numPr>
          <w:ilvl w:val="0"/>
          <w:numId w:val="6"/>
        </w:numPr>
        <w:tabs>
          <w:tab w:val="left" w:pos="426"/>
        </w:tabs>
        <w:spacing w:after="0" w:line="276" w:lineRule="auto"/>
        <w:ind w:left="284" w:right="0" w:hanging="284"/>
        <w:contextualSpacing/>
        <w:jc w:val="left"/>
        <w:rPr>
          <w:rFonts w:eastAsia="BundesSerif Office"/>
          <w:szCs w:val="18"/>
        </w:rPr>
      </w:pPr>
      <w:r w:rsidRPr="00CB50BD">
        <w:rPr>
          <w:rFonts w:eastAsia="BundesSerif Office"/>
          <w:szCs w:val="18"/>
        </w:rPr>
        <w:t xml:space="preserve">durch die </w:t>
      </w:r>
      <w:r w:rsidRPr="00587D6A">
        <w:rPr>
          <w:rFonts w:eastAsia="BundesSerif Office"/>
          <w:szCs w:val="18"/>
        </w:rPr>
        <w:t>russische Staatsangehörigkeit</w:t>
      </w:r>
      <w:r w:rsidRPr="00CB50BD">
        <w:rPr>
          <w:rFonts w:eastAsia="BundesSerif Office"/>
          <w:szCs w:val="18"/>
        </w:rPr>
        <w:t xml:space="preserve"> des Bewerbers/Bieters oder die Niederlassung des Bewerbers/Bieters in Russland,</w:t>
      </w:r>
    </w:p>
    <w:p w:rsidR="00CB50BD" w:rsidRPr="00CB50BD" w:rsidRDefault="00CB50BD" w:rsidP="00F27FF8">
      <w:pPr>
        <w:numPr>
          <w:ilvl w:val="0"/>
          <w:numId w:val="6"/>
        </w:numPr>
        <w:tabs>
          <w:tab w:val="left" w:pos="426"/>
        </w:tabs>
        <w:spacing w:after="200" w:line="276" w:lineRule="auto"/>
        <w:ind w:left="284" w:right="0" w:hanging="284"/>
        <w:contextualSpacing/>
        <w:jc w:val="left"/>
        <w:rPr>
          <w:rFonts w:eastAsia="BundesSerif Office"/>
          <w:szCs w:val="18"/>
        </w:rPr>
      </w:pPr>
      <w:r w:rsidRPr="00CB50BD">
        <w:rPr>
          <w:rFonts w:eastAsia="BundesSerif Office"/>
          <w:szCs w:val="18"/>
        </w:rPr>
        <w:t>durch die Beteiligung einer natürlichen Person oder eines Unternehmens, auf die eines der Kriterien nach Buchstabe a zutrifft, am Bewerber/Bieter über das Halten von Anteilen im Umfang von mehr als 50%,</w:t>
      </w:r>
    </w:p>
    <w:p w:rsidR="00CB50BD" w:rsidRPr="00CB50BD" w:rsidRDefault="00CB50BD" w:rsidP="00F27FF8">
      <w:pPr>
        <w:numPr>
          <w:ilvl w:val="0"/>
          <w:numId w:val="6"/>
        </w:numPr>
        <w:tabs>
          <w:tab w:val="left" w:pos="426"/>
        </w:tabs>
        <w:spacing w:after="200" w:line="276" w:lineRule="auto"/>
        <w:ind w:left="284" w:right="0" w:hanging="284"/>
        <w:contextualSpacing/>
        <w:jc w:val="left"/>
        <w:rPr>
          <w:rFonts w:eastAsia="BundesSerif Office"/>
          <w:szCs w:val="18"/>
        </w:rPr>
      </w:pPr>
      <w:r w:rsidRPr="00CB50BD">
        <w:rPr>
          <w:rFonts w:eastAsia="BundesSerif Office"/>
          <w:szCs w:val="18"/>
        </w:rPr>
        <w:t>durch das Handeln der Bewerber/Bieter im Namen oder auf Anweisung von Personen oder Unternehmen, auf die die Kriterien der Buchstaben a und/oder b zutrifft.</w:t>
      </w:r>
    </w:p>
    <w:p w:rsidR="00CB50BD" w:rsidRPr="00CB50BD" w:rsidRDefault="00CB50BD" w:rsidP="00F27FF8">
      <w:pPr>
        <w:spacing w:after="200" w:line="276" w:lineRule="auto"/>
        <w:ind w:left="0" w:firstLine="0"/>
        <w:contextualSpacing/>
        <w:rPr>
          <w:rFonts w:eastAsia="BundesSerif Office"/>
          <w:b/>
          <w:szCs w:val="18"/>
        </w:rPr>
      </w:pPr>
    </w:p>
    <w:p w:rsidR="00CB50BD" w:rsidRPr="00CB50BD" w:rsidRDefault="00CB50BD" w:rsidP="00EC156B">
      <w:pPr>
        <w:tabs>
          <w:tab w:val="left" w:pos="426"/>
        </w:tabs>
        <w:spacing w:after="200" w:line="276" w:lineRule="auto"/>
        <w:ind w:left="0" w:firstLine="0"/>
        <w:rPr>
          <w:rFonts w:eastAsia="BundesSerif Office"/>
          <w:szCs w:val="18"/>
        </w:rPr>
      </w:pPr>
      <w:r w:rsidRPr="00CB50BD">
        <w:rPr>
          <w:rFonts w:eastAsia="BundesSerif Office"/>
          <w:szCs w:val="18"/>
        </w:rPr>
        <w:t>2.</w:t>
      </w:r>
      <w:r w:rsidRPr="00CB50BD">
        <w:rPr>
          <w:rFonts w:eastAsia="BundesSerif Office"/>
          <w:szCs w:val="18"/>
        </w:rPr>
        <w:tab/>
        <w:t xml:space="preserve">Die am Auftrag als </w:t>
      </w:r>
      <w:r w:rsidRPr="00CB50BD">
        <w:rPr>
          <w:rFonts w:eastAsia="BundesSerif Office"/>
          <w:b/>
          <w:szCs w:val="18"/>
        </w:rPr>
        <w:t>Unterauftragnehmer, Lieferanten oder Unternehmen, deren Kapazitäten im Zusammenhang mit der Erbringung des Eignungsnachweises in Anspruch genommen werden</w:t>
      </w:r>
      <w:r w:rsidRPr="00CB50BD">
        <w:rPr>
          <w:rFonts w:eastAsia="BundesSerif Office"/>
          <w:szCs w:val="18"/>
        </w:rPr>
        <w:t>, beteiligten Unternehmen, auf die mehr als 10 % des Auftragswerts entfällt, gehören ebenfalls nicht zu dem in der Vorschrift genannten Personenkreis mit einem Bezug zu Russland im Sinne der Vorschrift.</w:t>
      </w:r>
    </w:p>
    <w:p w:rsidR="00CB50BD" w:rsidRPr="00CB50BD" w:rsidRDefault="00CB50BD" w:rsidP="00EC156B">
      <w:pPr>
        <w:tabs>
          <w:tab w:val="left" w:pos="426"/>
        </w:tabs>
        <w:spacing w:after="200" w:line="276" w:lineRule="auto"/>
        <w:ind w:left="0" w:firstLine="0"/>
        <w:rPr>
          <w:rFonts w:eastAsia="BundesSerif Office"/>
          <w:szCs w:val="18"/>
        </w:rPr>
      </w:pPr>
      <w:r w:rsidRPr="00CB50BD">
        <w:rPr>
          <w:rFonts w:eastAsia="BundesSerif Office"/>
          <w:szCs w:val="18"/>
        </w:rPr>
        <w:t>3.</w:t>
      </w:r>
      <w:r w:rsidRPr="00CB50BD">
        <w:rPr>
          <w:rFonts w:eastAsia="BundesSerif Office"/>
          <w:szCs w:val="18"/>
        </w:rPr>
        <w:tab/>
        <w:t xml:space="preserve">Es wird bestätigt und sichergestellt, dass auch während der Vertragslaufzeit keine als </w:t>
      </w:r>
      <w:r w:rsidRPr="00CB50BD">
        <w:rPr>
          <w:rFonts w:eastAsia="BundesSerif Office"/>
          <w:b/>
          <w:szCs w:val="18"/>
        </w:rPr>
        <w:t>Unterauftragnehmer, Lieferanten oder Unternehmen, deren Kapazitäten im Zusammenhang mit der Erbringung des Eignungsnachweises in Anspruch genommen werden</w:t>
      </w:r>
      <w:r w:rsidRPr="00CB50BD">
        <w:rPr>
          <w:rFonts w:eastAsia="BundesSerif Office"/>
          <w:szCs w:val="18"/>
        </w:rPr>
        <w:t>, beteiligten Unternehmen eingesetzt werden, auf die mehr als 10 % des Auftragswerts entfällt.</w:t>
      </w:r>
    </w:p>
    <w:p w:rsidR="00F27FF8" w:rsidRDefault="00F27FF8" w:rsidP="00EC156B">
      <w:pPr>
        <w:spacing w:after="0" w:line="240" w:lineRule="auto"/>
        <w:ind w:left="0" w:right="-14" w:firstLine="0"/>
        <w:rPr>
          <w:rFonts w:eastAsia="BundesSerif Office"/>
          <w:szCs w:val="18"/>
        </w:rPr>
      </w:pPr>
      <w:r>
        <w:rPr>
          <w:rFonts w:eastAsia="BundesSerif Office"/>
          <w:szCs w:val="18"/>
        </w:rPr>
        <w:t xml:space="preserve">Mit Angebotsabgabe erkläre ich, </w:t>
      </w:r>
      <w:r w:rsidRPr="00F27FF8">
        <w:rPr>
          <w:rFonts w:eastAsia="BundesSerif Office"/>
          <w:szCs w:val="18"/>
        </w:rPr>
        <w:t>die vorstehende Erklärung auch von Nachunternehmern zu fordern und vor Vertragsschluss bzw. spätestens vor Zustimmung des Auftraggebers zur Weiterbeauftragung vorzulegen.</w:t>
      </w:r>
    </w:p>
    <w:p w:rsidR="004001EA" w:rsidRDefault="004001EA" w:rsidP="00F27FF8">
      <w:pPr>
        <w:spacing w:after="105"/>
        <w:ind w:left="0" w:firstLine="0"/>
        <w:jc w:val="left"/>
        <w:rPr>
          <w:szCs w:val="18"/>
        </w:rPr>
      </w:pPr>
    </w:p>
    <w:p w:rsidR="004001EA" w:rsidRPr="00EC156B" w:rsidRDefault="004001EA"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b/>
          <w:i/>
          <w:iCs/>
          <w:sz w:val="16"/>
          <w:szCs w:val="16"/>
        </w:rPr>
      </w:pPr>
      <w:bookmarkStart w:id="1" w:name="_Hlk100674991"/>
      <w:r w:rsidRPr="00EC156B">
        <w:rPr>
          <w:rFonts w:eastAsia="BundesSerif Office"/>
          <w:b/>
          <w:i/>
          <w:iCs/>
          <w:sz w:val="16"/>
          <w:szCs w:val="16"/>
        </w:rPr>
        <w:t>Artikel 5k der Verordnung (EU) Nr. 833/2014 in der Fassung des Art. 1 Ziff. 23 der Verordnung (EU) 2022/576 des Rates vom 08. April 2022 lautet wie folgt:</w:t>
      </w:r>
    </w:p>
    <w:p w:rsidR="004001EA" w:rsidRPr="00EC156B" w:rsidRDefault="004001EA"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p>
    <w:p w:rsidR="00CB50BD" w:rsidRPr="00EC156B" w:rsidRDefault="004001EA"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(1)</w:t>
      </w:r>
      <w:r w:rsidR="00CB50BD" w:rsidRPr="00EC156B">
        <w:rPr>
          <w:rFonts w:eastAsia="BundesSerif Office"/>
          <w:i/>
          <w:iCs/>
          <w:sz w:val="16"/>
          <w:szCs w:val="16"/>
        </w:rPr>
        <w:t xml:space="preserve">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CB50BD" w:rsidRPr="00EC156B" w:rsidRDefault="00F27FF8"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a)</w:t>
      </w:r>
      <w:r w:rsidR="00EC156B">
        <w:rPr>
          <w:rFonts w:eastAsia="BundesSerif Office"/>
          <w:i/>
          <w:iCs/>
          <w:sz w:val="16"/>
          <w:szCs w:val="16"/>
        </w:rPr>
        <w:t xml:space="preserve"> </w:t>
      </w:r>
      <w:r w:rsidR="00CB50BD" w:rsidRPr="00EC156B">
        <w:rPr>
          <w:rFonts w:eastAsia="BundesSerif Office"/>
          <w:i/>
          <w:iCs/>
          <w:sz w:val="16"/>
          <w:szCs w:val="16"/>
        </w:rPr>
        <w:t>russische Staatsangehörige oder in Russland niedergelassene natürliche oder juristische Personen, Organisationen oder Einrichtungen,</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b) juristische Personen, Organisationen oder Einrichtungen, deren Anteile zu über 50 % unmittelbar oder mittelbar von einer der unter Buchstabe a genannten Organisationen gehalten werden, oder</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c) natürliche oder juristische Personen, Organisationen oder Einrichtungen, die im Namen oder auf Anweisung einer der unter Buchstabe a oder b genannten Organisationen handeln,</w:t>
      </w:r>
      <w:r w:rsidR="00EC156B">
        <w:rPr>
          <w:rFonts w:eastAsia="BundesSerif Office"/>
          <w:i/>
          <w:iCs/>
          <w:sz w:val="16"/>
          <w:szCs w:val="16"/>
        </w:rPr>
        <w:t xml:space="preserve"> </w:t>
      </w:r>
      <w:r w:rsidRPr="00EC156B">
        <w:rPr>
          <w:rFonts w:eastAsia="BundesSerif Office"/>
          <w:i/>
          <w:iCs/>
          <w:sz w:val="16"/>
          <w:szCs w:val="16"/>
        </w:rPr>
        <w:t>auch solche, auf die mehr als 10 % des Auftragswerts entfällt, Unterauftragnehmer, Lieferanten oder Unternehmen, deren Kapazitäten im Sinne der Richtlinien über die öffentliche Auftragsvergabe in Anspruch genommen werden.</w:t>
      </w:r>
    </w:p>
    <w:p w:rsidR="00CB50BD" w:rsidRPr="00EC156B" w:rsidRDefault="00EC156B"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Pr>
          <w:rFonts w:eastAsia="BundesSerif Office"/>
          <w:i/>
          <w:iCs/>
          <w:sz w:val="16"/>
          <w:szCs w:val="16"/>
        </w:rPr>
        <w:t xml:space="preserve">(2) </w:t>
      </w:r>
      <w:r w:rsidR="00CB50BD" w:rsidRPr="00EC156B">
        <w:rPr>
          <w:rFonts w:eastAsia="BundesSerif Office"/>
          <w:i/>
          <w:iCs/>
          <w:sz w:val="16"/>
          <w:szCs w:val="16"/>
        </w:rPr>
        <w:t>Abweichend von Absatz 1 können die zuständigen Behörden die Vergabe oder die Fortsetzung der Erfüllung von Verträgen genehmigen, die bestimmt sind für</w:t>
      </w:r>
    </w:p>
    <w:p w:rsidR="00CB50BD" w:rsidRPr="00EC156B" w:rsidRDefault="00EC156B"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Pr>
          <w:rFonts w:eastAsia="BundesSerif Office"/>
          <w:i/>
          <w:iCs/>
          <w:sz w:val="16"/>
          <w:szCs w:val="16"/>
        </w:rPr>
        <w:t xml:space="preserve">a) </w:t>
      </w:r>
      <w:r w:rsidR="00CB50BD" w:rsidRPr="00EC156B">
        <w:rPr>
          <w:rFonts w:eastAsia="BundesSerif Office"/>
          <w:i/>
          <w:iCs/>
          <w:sz w:val="16"/>
          <w:szCs w:val="16"/>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b) die zwischenstaatliche Zusammenarbeit bei Raumfahrtprogrammen,</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c) die Bereitstellung unbedingt notwendiger Güter oder Dienstleistungen, wenn sie ausschließlich oder nur in ausreichender Menge von den in Absatz 1 genannten Personen bereitgestellt werden können,</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76" w:lineRule="auto"/>
        <w:ind w:left="0" w:right="0" w:firstLine="0"/>
        <w:rPr>
          <w:rFonts w:eastAsia="BundesSerif Office"/>
          <w:i/>
          <w:iCs/>
          <w:sz w:val="16"/>
          <w:szCs w:val="16"/>
        </w:rPr>
      </w:pPr>
      <w:r w:rsidRPr="00EC156B">
        <w:rPr>
          <w:rFonts w:eastAsia="BundesSerif Office"/>
          <w:i/>
          <w:iCs/>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76" w:lineRule="auto"/>
        <w:ind w:left="0" w:right="0" w:firstLine="0"/>
        <w:rPr>
          <w:rFonts w:eastAsia="BundesSerif Office"/>
          <w:i/>
          <w:iCs/>
          <w:sz w:val="16"/>
          <w:szCs w:val="16"/>
        </w:rPr>
      </w:pPr>
      <w:r w:rsidRPr="00EC156B">
        <w:rPr>
          <w:rFonts w:eastAsia="BundesSerif Office"/>
          <w:i/>
          <w:iCs/>
          <w:sz w:val="16"/>
          <w:szCs w:val="16"/>
        </w:rPr>
        <w:t>e) den Kauf, die Einfuhr oder die Beförderung von Erdgas und Erdöl, einschließlich raffinierter Erdölerzeugnisse, sowie von Titan, Aluminium, Kupfer, Nickel, Palladium und Eisenerz aus oder durch Russland in die Union, oder</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76" w:lineRule="auto"/>
        <w:ind w:left="0" w:right="0" w:firstLine="0"/>
        <w:rPr>
          <w:rFonts w:eastAsia="BundesSerif Office"/>
          <w:i/>
          <w:iCs/>
          <w:sz w:val="16"/>
          <w:szCs w:val="16"/>
        </w:rPr>
      </w:pPr>
      <w:r w:rsidRPr="00EC156B">
        <w:rPr>
          <w:rFonts w:eastAsia="BundesSerif Office"/>
          <w:i/>
          <w:iCs/>
          <w:sz w:val="16"/>
          <w:szCs w:val="16"/>
        </w:rPr>
        <w:t>f) den Kauf, die Einfuhr oder die Beförderung von Kohle und anderen festen fossile Brennstoffen, die in Anhang XXII aufgeführt sind, bis 10. August 2022.</w:t>
      </w:r>
    </w:p>
    <w:p w:rsidR="00CB50BD" w:rsidRDefault="00F27FF8" w:rsidP="00EC156B">
      <w:pPr>
        <w:pBdr>
          <w:top w:val="single" w:sz="4" w:space="1" w:color="auto"/>
          <w:left w:val="single" w:sz="4" w:space="1" w:color="auto"/>
          <w:bottom w:val="single" w:sz="4" w:space="1" w:color="auto"/>
          <w:right w:val="single" w:sz="4" w:space="1" w:color="auto"/>
        </w:pBdr>
        <w:spacing w:after="0" w:line="276" w:lineRule="auto"/>
        <w:ind w:left="0" w:right="0" w:firstLine="0"/>
        <w:rPr>
          <w:rFonts w:eastAsia="BundesSerif Office"/>
          <w:i/>
          <w:iCs/>
          <w:sz w:val="16"/>
          <w:szCs w:val="16"/>
        </w:rPr>
      </w:pPr>
      <w:r w:rsidRPr="00EC156B">
        <w:rPr>
          <w:rFonts w:eastAsia="BundesSerif Office"/>
          <w:i/>
          <w:iCs/>
          <w:sz w:val="16"/>
          <w:szCs w:val="16"/>
        </w:rPr>
        <w:t>(3)</w:t>
      </w:r>
      <w:r w:rsidR="00CB50BD" w:rsidRPr="00EC156B">
        <w:rPr>
          <w:rFonts w:eastAsia="BundesSerif Office"/>
          <w:i/>
          <w:iCs/>
          <w:sz w:val="16"/>
          <w:szCs w:val="16"/>
        </w:rPr>
        <w:t xml:space="preserve"> Der betreffende Mitgliedstaat unterrichtet die anderen Mitgliedstaaten und die Kommission über jede nach diesem Artikel erteilte Genehmigung innerhalb von zwei Wochen nach deren Erteilung.</w:t>
      </w:r>
    </w:p>
    <w:p w:rsidR="00587D6A" w:rsidRDefault="00587D6A" w:rsidP="00EC156B">
      <w:pPr>
        <w:pBdr>
          <w:top w:val="single" w:sz="4" w:space="1" w:color="auto"/>
          <w:left w:val="single" w:sz="4" w:space="1" w:color="auto"/>
          <w:bottom w:val="single" w:sz="4" w:space="1" w:color="auto"/>
          <w:right w:val="single" w:sz="4" w:space="1" w:color="auto"/>
        </w:pBdr>
        <w:spacing w:after="0" w:line="276" w:lineRule="auto"/>
        <w:ind w:left="0" w:right="0" w:firstLine="0"/>
        <w:rPr>
          <w:rFonts w:eastAsia="BundesSerif Office"/>
          <w:i/>
          <w:iCs/>
          <w:sz w:val="16"/>
          <w:szCs w:val="16"/>
        </w:rPr>
      </w:pPr>
      <w:r>
        <w:rPr>
          <w:rFonts w:eastAsia="BundesSerif Office"/>
          <w:i/>
          <w:iCs/>
          <w:sz w:val="16"/>
          <w:szCs w:val="16"/>
        </w:rPr>
        <w:t>(4) Die Verbote gemäß Absatz 1 gelten nicht für die Erfüllung – bis zum 10. Oktober 2022 – von Verträgen, die vor dem 9. April 2022 geschlossen wurden.</w:t>
      </w:r>
    </w:p>
    <w:bookmarkEnd w:id="1"/>
    <w:sectPr w:rsidR="00587D6A">
      <w:footerReference w:type="default" r:id="rId8"/>
      <w:pgSz w:w="11900" w:h="16840"/>
      <w:pgMar w:top="1080" w:right="1112" w:bottom="723"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56B" w:rsidRDefault="00EC156B" w:rsidP="00747648">
      <w:pPr>
        <w:spacing w:after="0" w:line="240" w:lineRule="auto"/>
      </w:pPr>
      <w:r>
        <w:separator/>
      </w:r>
    </w:p>
  </w:endnote>
  <w:endnote w:type="continuationSeparator" w:id="0">
    <w:p w:rsidR="00EC156B" w:rsidRDefault="00EC156B" w:rsidP="00747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501512"/>
      <w:docPartObj>
        <w:docPartGallery w:val="Page Numbers (Bottom of Page)"/>
        <w:docPartUnique/>
      </w:docPartObj>
    </w:sdtPr>
    <w:sdtContent>
      <w:p w:rsidR="00EC156B" w:rsidRDefault="00EC156B" w:rsidP="004001EA">
        <w:pPr>
          <w:pStyle w:val="Fuzeile"/>
          <w:jc w:val="right"/>
        </w:pPr>
        <w:r>
          <w:fldChar w:fldCharType="begin"/>
        </w:r>
        <w:r>
          <w:instrText>PAGE   \* MERGEFORMAT</w:instrText>
        </w:r>
        <w:r>
          <w:fldChar w:fldCharType="separate"/>
        </w:r>
        <w:r w:rsidR="001F4E40">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56B" w:rsidRDefault="00EC156B" w:rsidP="00747648">
      <w:pPr>
        <w:spacing w:after="0" w:line="240" w:lineRule="auto"/>
      </w:pPr>
      <w:r>
        <w:separator/>
      </w:r>
    </w:p>
  </w:footnote>
  <w:footnote w:type="continuationSeparator" w:id="0">
    <w:p w:rsidR="00EC156B" w:rsidRDefault="00EC156B" w:rsidP="007476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71717A"/>
    <w:multiLevelType w:val="hybridMultilevel"/>
    <w:tmpl w:val="AB3214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9E015A7"/>
    <w:multiLevelType w:val="hybridMultilevel"/>
    <w:tmpl w:val="F1F4B82E"/>
    <w:lvl w:ilvl="0" w:tplc="82DA7430">
      <w:start w:val="1"/>
      <w:numFmt w:val="decimal"/>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D6254E"/>
    <w:multiLevelType w:val="hybridMultilevel"/>
    <w:tmpl w:val="C3621B18"/>
    <w:lvl w:ilvl="0" w:tplc="C2F6E7C0">
      <w:start w:val="1"/>
      <w:numFmt w:val="decimal"/>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2ECB928">
      <w:start w:val="1"/>
      <w:numFmt w:val="lowerLetter"/>
      <w:lvlText w:val="%2"/>
      <w:lvlJc w:val="left"/>
      <w:pPr>
        <w:ind w:left="15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F4AC894">
      <w:start w:val="1"/>
      <w:numFmt w:val="lowerRoman"/>
      <w:lvlText w:val="%3"/>
      <w:lvlJc w:val="left"/>
      <w:pPr>
        <w:ind w:left="22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E7C0892">
      <w:start w:val="1"/>
      <w:numFmt w:val="decimal"/>
      <w:lvlText w:val="%4"/>
      <w:lvlJc w:val="left"/>
      <w:pPr>
        <w:ind w:left="29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3A60ED8">
      <w:start w:val="1"/>
      <w:numFmt w:val="lowerLetter"/>
      <w:lvlText w:val="%5"/>
      <w:lvlJc w:val="left"/>
      <w:pPr>
        <w:ind w:left="36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2C8D2FA">
      <w:start w:val="1"/>
      <w:numFmt w:val="lowerRoman"/>
      <w:lvlText w:val="%6"/>
      <w:lvlJc w:val="left"/>
      <w:pPr>
        <w:ind w:left="43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120B2AC">
      <w:start w:val="1"/>
      <w:numFmt w:val="decimal"/>
      <w:lvlText w:val="%7"/>
      <w:lvlJc w:val="left"/>
      <w:pPr>
        <w:ind w:left="51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9EE7D8">
      <w:start w:val="1"/>
      <w:numFmt w:val="lowerLetter"/>
      <w:lvlText w:val="%8"/>
      <w:lvlJc w:val="left"/>
      <w:pPr>
        <w:ind w:left="58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DF47FF8">
      <w:start w:val="1"/>
      <w:numFmt w:val="lowerRoman"/>
      <w:lvlText w:val="%9"/>
      <w:lvlJc w:val="left"/>
      <w:pPr>
        <w:ind w:left="65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620C2BF9"/>
    <w:multiLevelType w:val="hybridMultilevel"/>
    <w:tmpl w:val="7AC43DE8"/>
    <w:lvl w:ilvl="0" w:tplc="7DA6C64C">
      <w:start w:val="1"/>
      <w:numFmt w:val="decimal"/>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A4240D0">
      <w:start w:val="1"/>
      <w:numFmt w:val="bullet"/>
      <w:lvlText w:val="-"/>
      <w:lvlJc w:val="left"/>
      <w:pPr>
        <w:ind w:left="1277"/>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CAF6C52A">
      <w:start w:val="1"/>
      <w:numFmt w:val="bullet"/>
      <w:lvlText w:val="▪"/>
      <w:lvlJc w:val="left"/>
      <w:pPr>
        <w:ind w:left="193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6F1636CE">
      <w:start w:val="1"/>
      <w:numFmt w:val="bullet"/>
      <w:lvlText w:val="•"/>
      <w:lvlJc w:val="left"/>
      <w:pPr>
        <w:ind w:left="265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CBF88AB2">
      <w:start w:val="1"/>
      <w:numFmt w:val="bullet"/>
      <w:lvlText w:val="o"/>
      <w:lvlJc w:val="left"/>
      <w:pPr>
        <w:ind w:left="337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33386DF2">
      <w:start w:val="1"/>
      <w:numFmt w:val="bullet"/>
      <w:lvlText w:val="▪"/>
      <w:lvlJc w:val="left"/>
      <w:pPr>
        <w:ind w:left="409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7C66E4FC">
      <w:start w:val="1"/>
      <w:numFmt w:val="bullet"/>
      <w:lvlText w:val="•"/>
      <w:lvlJc w:val="left"/>
      <w:pPr>
        <w:ind w:left="481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4B8E029A">
      <w:start w:val="1"/>
      <w:numFmt w:val="bullet"/>
      <w:lvlText w:val="o"/>
      <w:lvlJc w:val="left"/>
      <w:pPr>
        <w:ind w:left="553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35E62CBE">
      <w:start w:val="1"/>
      <w:numFmt w:val="bullet"/>
      <w:lvlText w:val="▪"/>
      <w:lvlJc w:val="left"/>
      <w:pPr>
        <w:ind w:left="625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695114BC"/>
    <w:multiLevelType w:val="hybridMultilevel"/>
    <w:tmpl w:val="618E02D8"/>
    <w:lvl w:ilvl="0" w:tplc="585AEC00">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AEA2B8A">
      <w:start w:val="1"/>
      <w:numFmt w:val="decimal"/>
      <w:lvlText w:val="%2."/>
      <w:lvlJc w:val="left"/>
      <w:pPr>
        <w:ind w:left="1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35E7920">
      <w:start w:val="1"/>
      <w:numFmt w:val="lowerRoman"/>
      <w:lvlText w:val="%3"/>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55E4786">
      <w:start w:val="1"/>
      <w:numFmt w:val="decimal"/>
      <w:lvlText w:val="%4"/>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DC6520C">
      <w:start w:val="1"/>
      <w:numFmt w:val="lowerLetter"/>
      <w:lvlText w:val="%5"/>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45E5D02">
      <w:start w:val="1"/>
      <w:numFmt w:val="lowerRoman"/>
      <w:lvlText w:val="%6"/>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B10CDBC">
      <w:start w:val="1"/>
      <w:numFmt w:val="decimal"/>
      <w:lvlText w:val="%7"/>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C34D0AE">
      <w:start w:val="1"/>
      <w:numFmt w:val="lowerLetter"/>
      <w:lvlText w:val="%8"/>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3AE8870">
      <w:start w:val="1"/>
      <w:numFmt w:val="lowerRoman"/>
      <w:lvlText w:val="%9"/>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documentProtection w:edit="forms" w:enforcement="1" w:cryptProviderType="rsaAES" w:cryptAlgorithmClass="hash" w:cryptAlgorithmType="typeAny" w:cryptAlgorithmSid="14" w:cryptSpinCount="100000" w:hash="9jEIhfkM2FcDH9y95ioWeRy1S01XrWiOL742ryM5QpTL1ie+dp41JFUuIWzewJCpRkcfVom/Ny+ic74PL1dWkw==" w:salt="gHCIsdaKLXAwfs2Eqqtc8g=="/>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27"/>
    <w:rsid w:val="001F4E40"/>
    <w:rsid w:val="004001EA"/>
    <w:rsid w:val="00462250"/>
    <w:rsid w:val="00587D6A"/>
    <w:rsid w:val="00747648"/>
    <w:rsid w:val="00BC5358"/>
    <w:rsid w:val="00CB50BD"/>
    <w:rsid w:val="00CF05D2"/>
    <w:rsid w:val="00E90C30"/>
    <w:rsid w:val="00EC156B"/>
    <w:rsid w:val="00F27FF8"/>
    <w:rsid w:val="00F53E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CEDFBD-EF25-41BD-8634-D2602CDE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5" w:line="250" w:lineRule="auto"/>
      <w:ind w:left="437" w:right="14" w:hanging="10"/>
      <w:jc w:val="both"/>
    </w:pPr>
    <w:rPr>
      <w:rFonts w:ascii="Arial" w:eastAsia="Arial" w:hAnsi="Arial" w:cs="Arial"/>
      <w:color w:val="000000"/>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nabsatz">
    <w:name w:val="List Paragraph"/>
    <w:basedOn w:val="Standard"/>
    <w:uiPriority w:val="34"/>
    <w:qFormat/>
    <w:rsid w:val="00E90C30"/>
    <w:pPr>
      <w:ind w:left="720"/>
      <w:contextualSpacing/>
    </w:pPr>
  </w:style>
  <w:style w:type="paragraph" w:styleId="Kopfzeile">
    <w:name w:val="header"/>
    <w:basedOn w:val="Standard"/>
    <w:link w:val="KopfzeileZchn"/>
    <w:uiPriority w:val="99"/>
    <w:unhideWhenUsed/>
    <w:rsid w:val="0074764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47648"/>
    <w:rPr>
      <w:rFonts w:ascii="Arial" w:eastAsia="Arial" w:hAnsi="Arial" w:cs="Arial"/>
      <w:color w:val="000000"/>
      <w:sz w:val="18"/>
    </w:rPr>
  </w:style>
  <w:style w:type="paragraph" w:styleId="Fuzeile">
    <w:name w:val="footer"/>
    <w:basedOn w:val="Standard"/>
    <w:link w:val="FuzeileZchn"/>
    <w:uiPriority w:val="99"/>
    <w:unhideWhenUsed/>
    <w:rsid w:val="0074764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47648"/>
    <w:rPr>
      <w:rFonts w:ascii="Arial" w:eastAsia="Arial" w:hAnsi="Arial" w:cs="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FEEA1F9DBD4EA40A2DCBC2AA8A6D4D9" ma:contentTypeVersion="15" ma:contentTypeDescription="Ein neues Dokument erstellen." ma:contentTypeScope="" ma:versionID="4f3f0e6a5220126702dac23167f02c32">
  <xsd:schema xmlns:xsd="http://www.w3.org/2001/XMLSchema" xmlns:xs="http://www.w3.org/2001/XMLSchema" xmlns:p="http://schemas.microsoft.com/office/2006/metadata/properties" xmlns:ns2="ae8a72c5-d453-4c3d-875f-da763dd78f0e" xmlns:ns3="81c9934e-9bfd-46ce-b93e-8ebad8bfc716" targetNamespace="http://schemas.microsoft.com/office/2006/metadata/properties" ma:root="true" ma:fieldsID="0e2c888eb3fdbd23ed482ac27908a029" ns2:_="" ns3:_="">
    <xsd:import namespace="ae8a72c5-d453-4c3d-875f-da763dd78f0e"/>
    <xsd:import namespace="81c9934e-9bfd-46ce-b93e-8ebad8bfc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a72c5-d453-4c3d-875f-da763dd78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25ad47e-eb49-4d30-abba-08d7872389d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c9934e-9bfd-46ce-b93e-8ebad8bfc7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02a5ca6-52c8-4e87-88ed-11a572cf62d2}" ma:internalName="TaxCatchAll" ma:showField="CatchAllData" ma:web="81c9934e-9bfd-46ce-b93e-8ebad8bfc7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1c9934e-9bfd-46ce-b93e-8ebad8bfc716" xsi:nil="true"/>
    <lcf76f155ced4ddcb4097134ff3c332f xmlns="ae8a72c5-d453-4c3d-875f-da763dd78f0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BA1184-5E1F-4163-A4B9-86B2DA352C29}">
  <ds:schemaRefs>
    <ds:schemaRef ds:uri="http://schemas.openxmlformats.org/officeDocument/2006/bibliography"/>
  </ds:schemaRefs>
</ds:datastoreItem>
</file>

<file path=customXml/itemProps2.xml><?xml version="1.0" encoding="utf-8"?>
<ds:datastoreItem xmlns:ds="http://schemas.openxmlformats.org/officeDocument/2006/customXml" ds:itemID="{43086C42-99C2-47FD-99B9-D502F8EDC026}"/>
</file>

<file path=customXml/itemProps3.xml><?xml version="1.0" encoding="utf-8"?>
<ds:datastoreItem xmlns:ds="http://schemas.openxmlformats.org/officeDocument/2006/customXml" ds:itemID="{379927BD-BC5A-4A43-968C-433922AD3CAA}"/>
</file>

<file path=customXml/itemProps4.xml><?xml version="1.0" encoding="utf-8"?>
<ds:datastoreItem xmlns:ds="http://schemas.openxmlformats.org/officeDocument/2006/customXml" ds:itemID="{6BF68E3E-8125-44E3-A6A4-D3D423DF997A}"/>
</file>

<file path=docProps/app.xml><?xml version="1.0" encoding="utf-8"?>
<Properties xmlns="http://schemas.openxmlformats.org/officeDocument/2006/extended-properties" xmlns:vt="http://schemas.openxmlformats.org/officeDocument/2006/docPropsVTypes">
  <Template>CFFC2524.dotm</Template>
  <TotalTime>0</TotalTime>
  <Pages>1</Pages>
  <Words>797</Words>
  <Characters>5022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Eigenerklaerung_Zuverlaessigkeit</vt:lpstr>
    </vt:vector>
  </TitlesOfParts>
  <Company/>
  <LinksUpToDate>false</LinksUpToDate>
  <CharactersWithSpaces>5808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Eigenerklaerung_Zuverlaessigkeit</dc:title>
  <dc:subject/>
  <dc:creator>dtd</dc:creator>
  <cp:keywords/>
  <cp:lastModifiedBy>Dominique Lorenz</cp:lastModifiedBy>
  <cp:revision>6</cp:revision>
  <dcterms:created xsi:type="dcterms:W3CDTF">2022-06-22T05:36:00Z</dcterms:created>
  <dcterms:modified xsi:type="dcterms:W3CDTF">2022-06-22T06:07:00Z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0x010100CFEEA1F9DBD4EA40A2DCBC2AA8A6D4D9</vt:lpwstr>
  </property>
</Properties>
</file>